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7E470" w14:textId="4006EB3C" w:rsidR="00BA00AB" w:rsidRDefault="00E44FC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Christopher PYKEHAVER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d.1466-67)</w:t>
      </w:r>
    </w:p>
    <w:p w14:paraId="647B4386" w14:textId="40142F4A" w:rsidR="00E44FC4" w:rsidRDefault="00E44FC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Kirkcolston</w:t>
      </w:r>
      <w:proofErr w:type="spellEnd"/>
      <w:r>
        <w:rPr>
          <w:rFonts w:ascii="Times New Roman" w:hAnsi="Times New Roman" w:cs="Times New Roman"/>
          <w:sz w:val="24"/>
          <w:szCs w:val="24"/>
        </w:rPr>
        <w:t>, Nottinghamshire.</w:t>
      </w:r>
    </w:p>
    <w:p w14:paraId="6167134E" w14:textId="4A5C86FB" w:rsidR="00E44FC4" w:rsidRDefault="00E44FC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B31762" w14:textId="23950064" w:rsidR="00E44FC4" w:rsidRDefault="00E44FC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3CC47C" w14:textId="6663D5F6" w:rsidR="00E44FC4" w:rsidRDefault="00E44FC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Dec.1466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p.133)</w:t>
      </w:r>
    </w:p>
    <w:p w14:paraId="1F1428C5" w14:textId="16CC80A7" w:rsidR="00E44FC4" w:rsidRDefault="00E44FC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Apr.1467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E704E3A" w14:textId="7575CC73" w:rsidR="00E44FC4" w:rsidRDefault="00E44FC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315F9F" w14:textId="582E3CBD" w:rsidR="00E44FC4" w:rsidRDefault="00E44FC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DD00AC" w14:textId="685F0FD2" w:rsidR="00E44FC4" w:rsidRPr="00E44FC4" w:rsidRDefault="00E44FC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May 2021</w:t>
      </w:r>
    </w:p>
    <w:sectPr w:rsidR="00E44FC4" w:rsidRPr="00E44F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E1692" w14:textId="77777777" w:rsidR="00E44FC4" w:rsidRDefault="00E44FC4" w:rsidP="009139A6">
      <w:r>
        <w:separator/>
      </w:r>
    </w:p>
  </w:endnote>
  <w:endnote w:type="continuationSeparator" w:id="0">
    <w:p w14:paraId="0509C6FA" w14:textId="77777777" w:rsidR="00E44FC4" w:rsidRDefault="00E44F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EBB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DA1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721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39B51" w14:textId="77777777" w:rsidR="00E44FC4" w:rsidRDefault="00E44FC4" w:rsidP="009139A6">
      <w:r>
        <w:separator/>
      </w:r>
    </w:p>
  </w:footnote>
  <w:footnote w:type="continuationSeparator" w:id="0">
    <w:p w14:paraId="756A1FED" w14:textId="77777777" w:rsidR="00E44FC4" w:rsidRDefault="00E44F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627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11C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EC6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FC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44FC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8B9EE"/>
  <w15:chartTrackingRefBased/>
  <w15:docId w15:val="{7D0E9695-BA6B-4C63-9F04-122F85370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2021-05-22T19:44:00Z</dcterms:created>
  <dcterms:modified xsi:type="dcterms:W3CDTF">2021-05-22T19:48:00Z</dcterms:modified>
</cp:coreProperties>
</file>